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EB" w:rsidRPr="00A779F9" w:rsidRDefault="00A779F9" w:rsidP="00384E4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Student A</w:t>
      </w:r>
      <w:r w:rsidR="00033FDD">
        <w:rPr>
          <w:rFonts w:ascii="Times New Roman" w:hAnsi="Times New Roman"/>
          <w:b/>
          <w:sz w:val="28"/>
          <w:szCs w:val="28"/>
        </w:rPr>
        <w:t>ctivity</w:t>
      </w:r>
      <w:r>
        <w:rPr>
          <w:rFonts w:ascii="Times New Roman" w:hAnsi="Times New Roman"/>
          <w:b/>
          <w:sz w:val="28"/>
          <w:szCs w:val="28"/>
        </w:rPr>
        <w:t xml:space="preserve"> Chart</w:t>
      </w:r>
    </w:p>
    <w:p w:rsidR="00814CB4" w:rsidRDefault="00413982" w:rsidP="00384E4B">
      <w:pPr>
        <w:rPr>
          <w:rFonts w:ascii="Times New Roman" w:hAnsi="Times New Roman"/>
        </w:rPr>
      </w:pPr>
      <w:r w:rsidRPr="003F7FF5">
        <w:rPr>
          <w:rFonts w:ascii="Times New Roman" w:hAnsi="Times New Roman"/>
        </w:rPr>
        <w:t xml:space="preserve">Use this chart to track your progress. </w:t>
      </w:r>
    </w:p>
    <w:p w:rsidR="00A779F9" w:rsidRPr="003F7FF5" w:rsidRDefault="00A779F9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548"/>
        <w:gridCol w:w="1260"/>
        <w:gridCol w:w="6212"/>
        <w:gridCol w:w="1420"/>
      </w:tblGrid>
      <w:tr w:rsidR="00DD3F54" w:rsidRPr="003F7FF5" w:rsidTr="00075E73">
        <w:tc>
          <w:tcPr>
            <w:tcW w:w="1548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Resource</w:t>
            </w:r>
          </w:p>
        </w:tc>
        <w:tc>
          <w:tcPr>
            <w:tcW w:w="126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 Assigned</w:t>
            </w:r>
          </w:p>
        </w:tc>
        <w:tc>
          <w:tcPr>
            <w:tcW w:w="6212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Activity</w:t>
            </w:r>
          </w:p>
        </w:tc>
        <w:tc>
          <w:tcPr>
            <w:tcW w:w="142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</w:t>
            </w:r>
          </w:p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Completed</w:t>
            </w:r>
          </w:p>
        </w:tc>
      </w:tr>
    </w:tbl>
    <w:p w:rsidR="008D7026" w:rsidRDefault="008D7026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400C87" w:rsidRPr="003F7FF5" w:rsidTr="00075E73">
        <w:trPr>
          <w:trHeight w:val="332"/>
        </w:trPr>
        <w:tc>
          <w:tcPr>
            <w:tcW w:w="1548" w:type="dxa"/>
            <w:vMerge w:val="restart"/>
          </w:tcPr>
          <w:p w:rsidR="00400C87" w:rsidRDefault="00400C87" w:rsidP="00400C87">
            <w:pPr>
              <w:rPr>
                <w:rFonts w:ascii="Times New Roman" w:hAnsi="Times New Roman"/>
                <w:b/>
              </w:rPr>
            </w:pP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Oxford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Pictur</w:t>
            </w:r>
            <w:r w:rsidRPr="003F7FF5">
              <w:rPr>
                <w:rFonts w:ascii="Times New Roman" w:hAnsi="Times New Roman"/>
                <w:b/>
              </w:rPr>
              <w:t xml:space="preserve">e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Dictionary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2</w:t>
            </w:r>
            <w:r w:rsidRPr="003F7FF5">
              <w:rPr>
                <w:rFonts w:ascii="Times New Roman" w:hAnsi="Times New Roman"/>
                <w:b/>
                <w:vertAlign w:val="superscript"/>
              </w:rPr>
              <w:t>nd</w:t>
            </w:r>
            <w:r w:rsidRPr="003F7FF5">
              <w:rPr>
                <w:rFonts w:ascii="Times New Roman" w:hAnsi="Times New Roman"/>
                <w:b/>
              </w:rPr>
              <w:t xml:space="preserve"> Ed.</w:t>
            </w: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400C87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rPr>
          <w:trHeight w:val="575"/>
        </w:trPr>
        <w:tc>
          <w:tcPr>
            <w:tcW w:w="1548" w:type="dxa"/>
            <w:vMerge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0709F6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The Telephone Page 15</w:t>
            </w:r>
          </w:p>
          <w:p w:rsidR="00400C87" w:rsidRPr="003F7FF5" w:rsidRDefault="00400C87" w:rsidP="000709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to the Words: CD</w:t>
            </w:r>
            <w:r w:rsidR="000709F6">
              <w:rPr>
                <w:rFonts w:ascii="Times New Roman" w:hAnsi="Times New Roman"/>
              </w:rPr>
              <w:t xml:space="preserve"> #1 </w:t>
            </w:r>
            <w:r>
              <w:rPr>
                <w:rFonts w:ascii="Times New Roman" w:hAnsi="Times New Roman"/>
              </w:rPr>
              <w:t xml:space="preserve">Track </w:t>
            </w:r>
            <w:r w:rsidR="000709F6">
              <w:rPr>
                <w:rFonts w:ascii="Times New Roman" w:hAnsi="Times New Roman"/>
              </w:rPr>
              <w:t>11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rPr>
          <w:trHeight w:val="70"/>
        </w:trPr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0709F6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Computer  Page 196</w:t>
            </w:r>
          </w:p>
          <w:p w:rsidR="00400C87" w:rsidRPr="003F7FF5" w:rsidRDefault="000709F6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to the words: CD # 4</w:t>
            </w:r>
            <w:r w:rsidR="00400C87" w:rsidRPr="003F7FF5">
              <w:rPr>
                <w:rFonts w:ascii="Times New Roman" w:hAnsi="Times New Roman"/>
              </w:rPr>
              <w:t xml:space="preserve">: Track 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High Beginning Workbook Page </w:t>
            </w:r>
            <w:r w:rsidR="000709F6">
              <w:rPr>
                <w:rFonts w:ascii="Times New Roman" w:hAnsi="Times New Roman"/>
              </w:rPr>
              <w:t>15, 196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Low Intermediate Workbook Page </w:t>
            </w:r>
            <w:r w:rsidR="000709F6">
              <w:rPr>
                <w:rFonts w:ascii="Times New Roman" w:hAnsi="Times New Roman"/>
              </w:rPr>
              <w:t>15, 196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400C87" w:rsidRDefault="00400C87" w:rsidP="00400C87">
            <w:pPr>
              <w:rPr>
                <w:rFonts w:ascii="Times New Roman" w:hAnsi="Times New Roman"/>
                <w:b/>
              </w:rPr>
            </w:pPr>
          </w:p>
          <w:p w:rsid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USA</w:t>
            </w:r>
          </w:p>
          <w:p w:rsidR="00DD3F54" w:rsidRPr="003F7FF5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 xml:space="preserve"> Lear</w:t>
            </w:r>
            <w:r w:rsidR="003F7FF5" w:rsidRPr="003F7FF5">
              <w:rPr>
                <w:rFonts w:ascii="Times New Roman" w:hAnsi="Times New Roman"/>
                <w:b/>
              </w:rPr>
              <w:t>n</w:t>
            </w:r>
            <w:r w:rsidRPr="003F7FF5">
              <w:rPr>
                <w:rFonts w:ascii="Times New Roman" w:hAnsi="Times New Roman"/>
                <w:b/>
              </w:rPr>
              <w:t>s</w:t>
            </w:r>
          </w:p>
          <w:p w:rsidR="003F7FF5" w:rsidRP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Website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RPr="003F7FF5" w:rsidTr="00075E73">
        <w:trPr>
          <w:trHeight w:val="638"/>
        </w:trPr>
        <w:tc>
          <w:tcPr>
            <w:tcW w:w="1548" w:type="dxa"/>
            <w:vMerge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0709F6" w:rsidP="00075E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Intermediate Reading Topics:</w:t>
            </w:r>
          </w:p>
          <w:p w:rsidR="000709F6" w:rsidRDefault="000709F6" w:rsidP="00075E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Computer Virus</w:t>
            </w:r>
          </w:p>
          <w:p w:rsidR="000709F6" w:rsidRPr="003F7FF5" w:rsidRDefault="000709F6" w:rsidP="00075E7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Google It!</w:t>
            </w: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DD3F54" w:rsidRPr="00400C87" w:rsidRDefault="00400C87" w:rsidP="00400C87">
            <w:pPr>
              <w:rPr>
                <w:rFonts w:ascii="Times New Roman" w:hAnsi="Times New Roman"/>
                <w:b/>
              </w:rPr>
            </w:pPr>
            <w:r w:rsidRPr="00400C87">
              <w:rPr>
                <w:rFonts w:ascii="Times New Roman" w:hAnsi="Times New Roman"/>
                <w:b/>
              </w:rPr>
              <w:t xml:space="preserve">Basic Grammar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400C87">
              <w:rPr>
                <w:rFonts w:ascii="Times New Roman" w:hAnsi="Times New Roman"/>
                <w:b/>
              </w:rPr>
              <w:t>In Use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0709F6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Unit 112 When… </w:t>
            </w:r>
          </w:p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Default="003F7FF5" w:rsidP="000709F6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Unit </w:t>
            </w:r>
            <w:r w:rsidR="000709F6">
              <w:rPr>
                <w:rFonts w:ascii="Times New Roman" w:hAnsi="Times New Roman"/>
              </w:rPr>
              <w:t>113 If we go…if you see…, etc.</w:t>
            </w:r>
          </w:p>
          <w:p w:rsidR="000709F6" w:rsidRDefault="000709F6" w:rsidP="000709F6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7616F5" w:rsidRDefault="00DD3F54" w:rsidP="00400C87">
            <w:pPr>
              <w:rPr>
                <w:rFonts w:ascii="Times New Roman" w:hAnsi="Times New Roman"/>
                <w:b/>
              </w:rPr>
            </w:pPr>
            <w:proofErr w:type="spellStart"/>
            <w:r w:rsidRPr="007616F5">
              <w:rPr>
                <w:rFonts w:ascii="Times New Roman" w:hAnsi="Times New Roman"/>
                <w:b/>
              </w:rPr>
              <w:t>Sed</w:t>
            </w:r>
            <w:proofErr w:type="spellEnd"/>
            <w:r w:rsidRPr="007616F5">
              <w:rPr>
                <w:rFonts w:ascii="Times New Roman" w:hAnsi="Times New Roman"/>
                <w:b/>
              </w:rPr>
              <w:t xml:space="preserve"> de </w:t>
            </w:r>
          </w:p>
          <w:p w:rsidR="00DD3F54" w:rsidRDefault="00DD3F54" w:rsidP="00400C87">
            <w:pPr>
              <w:rPr>
                <w:rFonts w:ascii="Times New Roman" w:hAnsi="Times New Roman"/>
              </w:rPr>
            </w:pPr>
            <w:r w:rsidRPr="007616F5">
              <w:rPr>
                <w:rFonts w:ascii="Times New Roman" w:hAnsi="Times New Roman"/>
                <w:b/>
              </w:rPr>
              <w:t>Saber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400C87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0709F6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2</w:t>
            </w:r>
            <w:r w:rsidR="00400C87" w:rsidRPr="00400C87">
              <w:rPr>
                <w:rFonts w:ascii="Times New Roman" w:hAnsi="Times New Roman"/>
              </w:rPr>
              <w:t xml:space="preserve">: Pages </w:t>
            </w:r>
            <w:r>
              <w:rPr>
                <w:rFonts w:ascii="Times New Roman" w:hAnsi="Times New Roman"/>
              </w:rPr>
              <w:t>18-19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A779F9" w:rsidRPr="003F7FF5" w:rsidTr="00A779F9">
        <w:trPr>
          <w:trHeight w:val="377"/>
        </w:trPr>
        <w:tc>
          <w:tcPr>
            <w:tcW w:w="1548" w:type="dxa"/>
            <w:vMerge w:val="restart"/>
          </w:tcPr>
          <w:p w:rsidR="00A779F9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Other</w:t>
            </w:r>
          </w:p>
          <w:p w:rsidR="00A779F9" w:rsidRPr="00400C87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Vocabulary</w:t>
            </w: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</w:tbl>
    <w:p w:rsidR="00075E73" w:rsidRDefault="00075E73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F22ADC" w:rsidRDefault="00F22ADC" w:rsidP="00075E73">
            <w:pPr>
              <w:rPr>
                <w:rFonts w:ascii="Times New Roman" w:hAnsi="Times New Roman"/>
                <w:b/>
              </w:rPr>
            </w:pPr>
            <w:r w:rsidRPr="00F22ADC">
              <w:rPr>
                <w:rFonts w:ascii="Times New Roman" w:hAnsi="Times New Roman"/>
                <w:b/>
              </w:rPr>
              <w:t>Other Activit</w:t>
            </w:r>
            <w:r>
              <w:rPr>
                <w:rFonts w:ascii="Times New Roman" w:hAnsi="Times New Roman"/>
                <w:b/>
              </w:rPr>
              <w:t>ies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0709F6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Parts of a Computer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075E73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Pr="00075E73" w:rsidRDefault="000709F6" w:rsidP="000709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Check Your Knowledge: Matching Parts of a Computer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7616F5" w:rsidRPr="00010663" w:rsidRDefault="007616F5" w:rsidP="00DD3F54">
      <w:pPr>
        <w:rPr>
          <w:rFonts w:ascii="Times New Roman" w:hAnsi="Times New Roman"/>
        </w:rPr>
      </w:pPr>
    </w:p>
    <w:sectPr w:rsidR="007616F5" w:rsidRPr="00010663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9F6" w:rsidRDefault="000709F6" w:rsidP="00814CB4">
      <w:r>
        <w:separator/>
      </w:r>
    </w:p>
  </w:endnote>
  <w:endnote w:type="continuationSeparator" w:id="1">
    <w:p w:rsidR="000709F6" w:rsidRDefault="000709F6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ESL Dairy Curriculum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Northwest Iowa Community College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2009</w:t>
    </w:r>
  </w:p>
  <w:p w:rsidR="00413982" w:rsidRPr="00010663" w:rsidRDefault="00413982" w:rsidP="005E47D6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9F6" w:rsidRDefault="000709F6" w:rsidP="00814CB4">
      <w:r>
        <w:separator/>
      </w:r>
    </w:p>
  </w:footnote>
  <w:footnote w:type="continuationSeparator" w:id="1">
    <w:p w:rsidR="000709F6" w:rsidRDefault="000709F6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010663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0709F6">
      <w:rPr>
        <w:rFonts w:ascii="Times New Roman" w:hAnsi="Times New Roman"/>
        <w:color w:val="4F6228" w:themeColor="accent3" w:themeShade="80"/>
        <w:sz w:val="32"/>
        <w:szCs w:val="32"/>
      </w:rPr>
      <w:t>1 Technology</w:t>
    </w:r>
  </w:p>
  <w:p w:rsidR="00413982" w:rsidRDefault="004139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56125"/>
    <w:multiLevelType w:val="hybridMultilevel"/>
    <w:tmpl w:val="043C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AFF2E30"/>
    <w:multiLevelType w:val="hybridMultilevel"/>
    <w:tmpl w:val="5D50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9F633C"/>
    <w:multiLevelType w:val="hybridMultilevel"/>
    <w:tmpl w:val="710C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6"/>
  </w:num>
  <w:num w:numId="5">
    <w:abstractNumId w:val="9"/>
  </w:num>
  <w:num w:numId="6">
    <w:abstractNumId w:val="16"/>
  </w:num>
  <w:num w:numId="7">
    <w:abstractNumId w:val="13"/>
  </w:num>
  <w:num w:numId="8">
    <w:abstractNumId w:val="18"/>
  </w:num>
  <w:num w:numId="9">
    <w:abstractNumId w:val="12"/>
  </w:num>
  <w:num w:numId="10">
    <w:abstractNumId w:val="8"/>
  </w:num>
  <w:num w:numId="11">
    <w:abstractNumId w:val="7"/>
  </w:num>
  <w:num w:numId="12">
    <w:abstractNumId w:val="1"/>
  </w:num>
  <w:num w:numId="13">
    <w:abstractNumId w:val="17"/>
  </w:num>
  <w:num w:numId="14">
    <w:abstractNumId w:val="14"/>
  </w:num>
  <w:num w:numId="15">
    <w:abstractNumId w:val="11"/>
  </w:num>
  <w:num w:numId="16">
    <w:abstractNumId w:val="2"/>
  </w:num>
  <w:num w:numId="17">
    <w:abstractNumId w:val="4"/>
  </w:num>
  <w:num w:numId="18">
    <w:abstractNumId w:val="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403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0663"/>
    <w:rsid w:val="000146BD"/>
    <w:rsid w:val="0001591B"/>
    <w:rsid w:val="00026809"/>
    <w:rsid w:val="00033FDD"/>
    <w:rsid w:val="00035278"/>
    <w:rsid w:val="00037B4B"/>
    <w:rsid w:val="000437D3"/>
    <w:rsid w:val="00047A9A"/>
    <w:rsid w:val="00050330"/>
    <w:rsid w:val="0005214F"/>
    <w:rsid w:val="00063D96"/>
    <w:rsid w:val="000709F6"/>
    <w:rsid w:val="00071DDE"/>
    <w:rsid w:val="00075E73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A5DE8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34704"/>
    <w:rsid w:val="00141E4F"/>
    <w:rsid w:val="00143FB2"/>
    <w:rsid w:val="00146610"/>
    <w:rsid w:val="00156783"/>
    <w:rsid w:val="00157D1F"/>
    <w:rsid w:val="001672AF"/>
    <w:rsid w:val="001936A2"/>
    <w:rsid w:val="0019403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1B0A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159E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3F7FF5"/>
    <w:rsid w:val="00400C87"/>
    <w:rsid w:val="00407029"/>
    <w:rsid w:val="00407C24"/>
    <w:rsid w:val="00413982"/>
    <w:rsid w:val="0042239C"/>
    <w:rsid w:val="00427822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515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352A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2BB3"/>
    <w:rsid w:val="006C499E"/>
    <w:rsid w:val="006C513D"/>
    <w:rsid w:val="006C73C7"/>
    <w:rsid w:val="006D1918"/>
    <w:rsid w:val="006D2518"/>
    <w:rsid w:val="006D3BF3"/>
    <w:rsid w:val="006D4A13"/>
    <w:rsid w:val="006D69EC"/>
    <w:rsid w:val="006E0DFC"/>
    <w:rsid w:val="006E13DF"/>
    <w:rsid w:val="006F37F3"/>
    <w:rsid w:val="007154D0"/>
    <w:rsid w:val="00731E16"/>
    <w:rsid w:val="00745E02"/>
    <w:rsid w:val="00747ABA"/>
    <w:rsid w:val="007616F5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0E6E"/>
    <w:rsid w:val="00884C6A"/>
    <w:rsid w:val="008913C9"/>
    <w:rsid w:val="00892915"/>
    <w:rsid w:val="008A756D"/>
    <w:rsid w:val="008A76FF"/>
    <w:rsid w:val="008B5450"/>
    <w:rsid w:val="008C424E"/>
    <w:rsid w:val="008D7026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65103"/>
    <w:rsid w:val="00986E42"/>
    <w:rsid w:val="00992E10"/>
    <w:rsid w:val="0099552F"/>
    <w:rsid w:val="009C5E6F"/>
    <w:rsid w:val="009D5D07"/>
    <w:rsid w:val="009E6112"/>
    <w:rsid w:val="00A00C00"/>
    <w:rsid w:val="00A06F55"/>
    <w:rsid w:val="00A07CA9"/>
    <w:rsid w:val="00A17D21"/>
    <w:rsid w:val="00A46564"/>
    <w:rsid w:val="00A51BAE"/>
    <w:rsid w:val="00A55E22"/>
    <w:rsid w:val="00A61E9D"/>
    <w:rsid w:val="00A779F9"/>
    <w:rsid w:val="00A80D14"/>
    <w:rsid w:val="00A81B0D"/>
    <w:rsid w:val="00A91242"/>
    <w:rsid w:val="00AA7699"/>
    <w:rsid w:val="00AB40E4"/>
    <w:rsid w:val="00AB5577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151CC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4869"/>
    <w:rsid w:val="00C66669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D3F54"/>
    <w:rsid w:val="00DD7E30"/>
    <w:rsid w:val="00DE1351"/>
    <w:rsid w:val="00DE71C0"/>
    <w:rsid w:val="00DF228A"/>
    <w:rsid w:val="00DF3A60"/>
    <w:rsid w:val="00E02743"/>
    <w:rsid w:val="00E06FD2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6595"/>
    <w:rsid w:val="00EA6E10"/>
    <w:rsid w:val="00EB74EB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179AF"/>
    <w:rsid w:val="00F20F73"/>
    <w:rsid w:val="00F22ADC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  <w:rsid w:val="00FF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yperlink">
    <w:name w:val="Hyperlink"/>
    <w:basedOn w:val="DefaultParagraphFont"/>
    <w:rsid w:val="0041398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F7F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student%20activity%20cha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student activity chart</Template>
  <TotalTime>9</TotalTime>
  <Pages>1</Pages>
  <Words>108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2009-05-20T21:42:00Z</cp:lastPrinted>
  <dcterms:created xsi:type="dcterms:W3CDTF">2009-06-01T03:44:00Z</dcterms:created>
  <dcterms:modified xsi:type="dcterms:W3CDTF">2009-06-01T03:53:00Z</dcterms:modified>
</cp:coreProperties>
</file>